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75202C" w14:textId="49885980" w:rsidR="00906CE5" w:rsidRPr="00731DFC" w:rsidRDefault="001756A4" w:rsidP="00731DFC">
      <w:pPr>
        <w:pStyle w:val="Overskrift2"/>
      </w:pPr>
      <w:bookmarkStart w:id="0" w:name="_Hlk214704327"/>
      <w:r w:rsidRPr="001756A4">
        <w:t xml:space="preserve">Selverklæring etiske retningslinjer </w:t>
      </w:r>
      <w:r w:rsidR="00AE1820" w:rsidRPr="00A83C86">
        <w:t xml:space="preserve">– </w:t>
      </w:r>
      <w:r w:rsidR="0008593E">
        <w:rPr>
          <w:color w:val="auto"/>
        </w:rPr>
        <w:t>Rammeavtale fyringsolje</w:t>
      </w:r>
    </w:p>
    <w:bookmarkEnd w:id="0"/>
    <w:p w14:paraId="1BF13ECE" w14:textId="0AC24B3B" w:rsidR="00A62C71" w:rsidRDefault="00A62C71" w:rsidP="00A62C71">
      <w:pPr>
        <w:jc w:val="left"/>
      </w:pPr>
      <w:r>
        <w:t xml:space="preserve">Som leverandør til </w:t>
      </w:r>
      <w:r>
        <w:t>Oslofjord Varme</w:t>
      </w:r>
      <w:r>
        <w:t xml:space="preserve"> erklærer vi herved at vi har forstått og etterlever </w:t>
      </w:r>
      <w:r>
        <w:t>Oslofjord Varme</w:t>
      </w:r>
      <w:r>
        <w:t xml:space="preserve">s etiske retningslinjer for </w:t>
      </w:r>
      <w:r>
        <w:t>leverandør</w:t>
      </w:r>
      <w:r>
        <w:t xml:space="preserve"> (</w:t>
      </w:r>
      <w:r>
        <w:t xml:space="preserve">Bilag </w:t>
      </w:r>
      <w:r w:rsidR="0012706A">
        <w:t>6</w:t>
      </w:r>
      <w:r>
        <w:t xml:space="preserve"> til del 2</w:t>
      </w:r>
      <w:r>
        <w:t>). Det samme gjelder for eventuelle underleverandører som benyttes i forbindelse med oppfyllelse av kontrakten.</w:t>
      </w:r>
    </w:p>
    <w:p w14:paraId="4FAFB2DC" w14:textId="130D045A" w:rsidR="007B4FF2" w:rsidRDefault="00A62C71" w:rsidP="00A62C71">
      <w:pPr>
        <w:jc w:val="left"/>
      </w:pPr>
      <w:r>
        <w:t xml:space="preserve">Vi bekrefter at vi vil etterleve </w:t>
      </w:r>
      <w:r>
        <w:t>Oslofjords Varme</w:t>
      </w:r>
      <w:r>
        <w:t>s etiske retningslinjer for leverandører gjennom hele kontraktsperioden dersom vi tildeles kontrakten</w:t>
      </w:r>
      <w:r>
        <w:t>.</w:t>
      </w:r>
    </w:p>
    <w:p w14:paraId="0A58FD77" w14:textId="4EF4D505" w:rsidR="008A081E" w:rsidRDefault="00F64F45" w:rsidP="00A62C71">
      <w:pPr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19D0453" wp14:editId="10E02B01">
                <wp:simplePos x="0" y="0"/>
                <wp:positionH relativeFrom="column">
                  <wp:posOffset>937894</wp:posOffset>
                </wp:positionH>
                <wp:positionV relativeFrom="paragraph">
                  <wp:posOffset>173355</wp:posOffset>
                </wp:positionV>
                <wp:extent cx="1838325" cy="0"/>
                <wp:effectExtent l="0" t="0" r="0" b="0"/>
                <wp:wrapNone/>
                <wp:docPr id="907155455" name="Rett linj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383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5BA30F8" id="Rett linje 3" o:spid="_x0000_s1026" style="position:absolute;flip:y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3.85pt,13.65pt" to="218.6pt,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" strokecolor="black [3200]" strokeweight=".5pt">
                <v:stroke joinstyle="miter"/>
              </v:line>
            </w:pict>
          </mc:Fallback>
        </mc:AlternateContent>
      </w:r>
      <w:r w:rsidR="008A081E">
        <w:t>Leverandør:</w:t>
      </w:r>
      <w:r w:rsidR="008A081E">
        <w:tab/>
      </w:r>
    </w:p>
    <w:p w14:paraId="27657553" w14:textId="388489A4" w:rsidR="00F64F45" w:rsidRPr="008A081E" w:rsidRDefault="00F64F45" w:rsidP="00F64F45">
      <w:pPr>
        <w:jc w:val="left"/>
        <w:rPr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A52AE97" wp14:editId="02DE77DF">
                <wp:simplePos x="0" y="0"/>
                <wp:positionH relativeFrom="column">
                  <wp:posOffset>937894</wp:posOffset>
                </wp:positionH>
                <wp:positionV relativeFrom="paragraph">
                  <wp:posOffset>173355</wp:posOffset>
                </wp:positionV>
                <wp:extent cx="1838325" cy="0"/>
                <wp:effectExtent l="0" t="0" r="0" b="0"/>
                <wp:wrapNone/>
                <wp:docPr id="154002068" name="Rett linj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383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7E0DE7A" id="Rett linje 3" o:spid="_x0000_s1026" style="position:absolute;flip:y;z-index:25165824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3.85pt,13.65pt" to="218.6pt,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" strokecolor="black [3200]" strokeweight=".5pt">
                <v:stroke joinstyle="miter"/>
              </v:line>
            </w:pict>
          </mc:Fallback>
        </mc:AlternateContent>
      </w:r>
      <w:r>
        <w:t>Dato</w:t>
      </w:r>
      <w:r>
        <w:t>:</w:t>
      </w:r>
      <w:r>
        <w:tab/>
      </w:r>
    </w:p>
    <w:p w14:paraId="27F6AFD2" w14:textId="61C3BDC3" w:rsidR="00F64F45" w:rsidRPr="008A081E" w:rsidRDefault="00F64F45" w:rsidP="00F64F45">
      <w:pPr>
        <w:jc w:val="left"/>
        <w:rPr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3DC3C595" wp14:editId="2BA9511E">
                <wp:simplePos x="0" y="0"/>
                <wp:positionH relativeFrom="column">
                  <wp:posOffset>937894</wp:posOffset>
                </wp:positionH>
                <wp:positionV relativeFrom="paragraph">
                  <wp:posOffset>173355</wp:posOffset>
                </wp:positionV>
                <wp:extent cx="1838325" cy="0"/>
                <wp:effectExtent l="0" t="0" r="0" b="0"/>
                <wp:wrapNone/>
                <wp:docPr id="1758945309" name="Rett linj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383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FCC6473" id="Rett linje 3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3.85pt,13.65pt" to="218.6pt,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" strokecolor="black [3200]" strokeweight=".5pt">
                <v:stroke joinstyle="miter"/>
              </v:line>
            </w:pict>
          </mc:Fallback>
        </mc:AlternateContent>
      </w:r>
      <w:r w:rsidR="009D514C">
        <w:t>Sted</w:t>
      </w:r>
      <w:r>
        <w:t>:</w:t>
      </w:r>
      <w:r>
        <w:tab/>
      </w:r>
    </w:p>
    <w:p w14:paraId="339FACD1" w14:textId="6A73E8D9" w:rsidR="00F64F45" w:rsidRPr="008A081E" w:rsidRDefault="00F64F45" w:rsidP="00F64F45">
      <w:pPr>
        <w:jc w:val="left"/>
        <w:rPr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0FB597E2" wp14:editId="1999A88A">
                <wp:simplePos x="0" y="0"/>
                <wp:positionH relativeFrom="column">
                  <wp:posOffset>937894</wp:posOffset>
                </wp:positionH>
                <wp:positionV relativeFrom="paragraph">
                  <wp:posOffset>173355</wp:posOffset>
                </wp:positionV>
                <wp:extent cx="1838325" cy="0"/>
                <wp:effectExtent l="0" t="0" r="0" b="0"/>
                <wp:wrapNone/>
                <wp:docPr id="1295519394" name="Rett linj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383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78848C2" id="Rett linje 3" o:spid="_x0000_s1026" style="position:absolute;z-index:25165824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3.85pt,13.65pt" to="218.6pt,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" strokecolor="black [3200]" strokeweight=".5pt">
                <v:stroke joinstyle="miter"/>
              </v:line>
            </w:pict>
          </mc:Fallback>
        </mc:AlternateContent>
      </w:r>
      <w:r w:rsidR="009D514C">
        <w:t>Signatur</w:t>
      </w:r>
      <w:r>
        <w:t>:</w:t>
      </w:r>
      <w:r>
        <w:tab/>
      </w:r>
    </w:p>
    <w:p w14:paraId="14C6BDA1" w14:textId="77777777" w:rsidR="00F64F45" w:rsidRPr="008A081E" w:rsidRDefault="00F64F45" w:rsidP="00A62C71">
      <w:pPr>
        <w:jc w:val="left"/>
        <w:rPr>
          <w:u w:val="single"/>
        </w:rPr>
      </w:pPr>
    </w:p>
    <w:sectPr w:rsidR="00F64F45" w:rsidRPr="008A081E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6F0361" w14:textId="77777777" w:rsidR="00AE1820" w:rsidRDefault="00AE1820" w:rsidP="00186E6B">
      <w:r>
        <w:separator/>
      </w:r>
    </w:p>
    <w:p w14:paraId="49E19EF1" w14:textId="77777777" w:rsidR="00AE1820" w:rsidRDefault="00AE1820" w:rsidP="00186E6B"/>
    <w:p w14:paraId="6F9B6362" w14:textId="77777777" w:rsidR="00AE1820" w:rsidRDefault="00AE1820" w:rsidP="00186E6B"/>
    <w:p w14:paraId="37408CA8" w14:textId="77777777" w:rsidR="00AE1820" w:rsidRDefault="00AE1820" w:rsidP="00186E6B"/>
  </w:endnote>
  <w:endnote w:type="continuationSeparator" w:id="0">
    <w:p w14:paraId="1676FE85" w14:textId="77777777" w:rsidR="00AE1820" w:rsidRDefault="00AE1820" w:rsidP="00186E6B">
      <w:r>
        <w:continuationSeparator/>
      </w:r>
    </w:p>
    <w:p w14:paraId="6E0EEAA3" w14:textId="77777777" w:rsidR="00AE1820" w:rsidRDefault="00AE1820" w:rsidP="00186E6B"/>
    <w:p w14:paraId="4D4C6381" w14:textId="77777777" w:rsidR="00AE1820" w:rsidRDefault="00AE1820" w:rsidP="00186E6B"/>
    <w:p w14:paraId="0692221C" w14:textId="77777777" w:rsidR="00AE1820" w:rsidRDefault="00AE1820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B8EDE7CB-6632-4C80-BD13-76B443B98D51}"/>
    <w:embedBold r:id="rId2" w:fontKey="{E3FC268A-1C25-491C-BC02-9C4A33619A4D}"/>
    <w:embedItalic r:id="rId3" w:fontKey="{F967A1AC-7E74-483A-A928-318812C2CFA6}"/>
    <w:embedBoldItalic r:id="rId4" w:fontKey="{4C77BED7-8588-480C-87FF-0D65BEC6B57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08ECF890-7C97-43DB-884A-B2BF0CE99161}"/>
    <w:embedBold r:id="rId6" w:fontKey="{474233FC-8E1F-4B2B-ADAE-0ABC8E8B3225}"/>
    <w:embedItalic r:id="rId7" w:fontKey="{CFDDA5B6-444E-4FF0-8637-36B4EA00DE17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8" w:fontKey="{6B1EE34B-79FE-4973-B935-0CE0B466115F}"/>
    <w:embedBold r:id="rId9" w:fontKey="{B9B1F6A7-9D5D-4C2A-895C-F14AA9600954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4AACD849-8FB0-4B7B-9F4D-19D2D408F356}"/>
    <w:embedItalic r:id="rId11" w:fontKey="{9ABE1ED3-AD5F-4567-9FC0-8E52C0498AC5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2" w:fontKey="{97ACC367-81F0-4398-BD19-8BFFD537F344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3" w:fontKey="{DB54828F-4DD5-42F5-A1B7-7F22DF8197A8}"/>
    <w:embedItalic r:id="rId14" w:fontKey="{168576C4-DB75-4C80-9A4E-72D824CA5D8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D655373B-C492-40D7-88F1-9A503C134DD8}"/>
    <w:embedBold r:id="rId16" w:fontKey="{7BCABC06-C197-4DED-AE4E-4281D72DB866}"/>
    <w:embedItalic r:id="rId17" w:fontKey="{480BBC24-EDA3-4303-AFE7-02528384BEB7}"/>
    <w:embedBoldItalic r:id="rId18" w:fontKey="{10F099E6-E0BC-4946-B3CC-8F04CE4A96F2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66C26FCF-900A-4271-AE36-B5E6E801B492}"/>
  </w:font>
  <w:font w:name="Open Sans Light">
    <w:charset w:val="00"/>
    <w:family w:val="swiss"/>
    <w:pitch w:val="variable"/>
    <w:sig w:usb0="E00002EF" w:usb1="4000205B" w:usb2="00000028" w:usb3="00000000" w:csb0="0000019F" w:csb1="00000000"/>
    <w:embedBold r:id="rId20" w:fontKey="{40D74E99-F431-4430-9BF7-DDE4AF60FFA3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1" w:fontKey="{7B8878F5-7A97-4772-B00E-4BD3FECAE9D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F44FBE" w14:paraId="31035B48" w14:textId="77777777" w:rsidTr="00CC43D2">
      <w:tc>
        <w:tcPr>
          <w:tcW w:w="3020" w:type="dxa"/>
        </w:tcPr>
        <w:p w14:paraId="2BDFD603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4521FC2B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43D3D79C" w14:textId="77777777" w:rsidR="00CC43D2" w:rsidRPr="004A0B71" w:rsidRDefault="00AE1820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="00CC43D2" w:rsidRPr="004A0B71">
              <w:t>4</w:t>
            </w:r>
          </w:fldSimple>
        </w:p>
      </w:tc>
    </w:tr>
  </w:tbl>
  <w:p w14:paraId="68D1AA4D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F44FBE" w14:paraId="4F0697F6" w14:textId="77777777" w:rsidTr="00014EC9">
      <w:tc>
        <w:tcPr>
          <w:tcW w:w="3020" w:type="dxa"/>
        </w:tcPr>
        <w:p w14:paraId="00EDB4F0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A431987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3B372EAE" w14:textId="77777777" w:rsidR="007B4FF2" w:rsidRPr="004A0B71" w:rsidRDefault="00AE1820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="007B4FF2" w:rsidRPr="004A0B71">
              <w:t>1</w:t>
            </w:r>
          </w:fldSimple>
        </w:p>
      </w:tc>
    </w:tr>
  </w:tbl>
  <w:p w14:paraId="4B008E89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5C6287" w14:textId="77777777" w:rsidR="00AE1820" w:rsidRDefault="00AE1820" w:rsidP="00186E6B">
      <w:r>
        <w:separator/>
      </w:r>
    </w:p>
    <w:p w14:paraId="633C9E2C" w14:textId="77777777" w:rsidR="00AE1820" w:rsidRDefault="00AE1820" w:rsidP="00186E6B"/>
    <w:p w14:paraId="278CE29D" w14:textId="77777777" w:rsidR="00AE1820" w:rsidRDefault="00AE1820" w:rsidP="00186E6B"/>
  </w:footnote>
  <w:footnote w:type="continuationSeparator" w:id="0">
    <w:p w14:paraId="0BC958CD" w14:textId="77777777" w:rsidR="00AE1820" w:rsidRDefault="00AE1820" w:rsidP="00186E6B">
      <w:r>
        <w:continuationSeparator/>
      </w:r>
    </w:p>
    <w:p w14:paraId="466067EB" w14:textId="77777777" w:rsidR="00AE1820" w:rsidRDefault="00AE1820" w:rsidP="00186E6B"/>
    <w:p w14:paraId="7B7F8C17" w14:textId="77777777" w:rsidR="00AE1820" w:rsidRDefault="00AE1820" w:rsidP="00186E6B"/>
    <w:p w14:paraId="672E59DF" w14:textId="77777777" w:rsidR="00AE1820" w:rsidRDefault="00AE1820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9798C1" w14:textId="77777777" w:rsidR="00D64E47" w:rsidRPr="00E40730" w:rsidRDefault="00D64E47" w:rsidP="00D64E47">
    <w:pPr>
      <w:pStyle w:val="Topp-ogbunntekst"/>
      <w:rPr>
        <w:color w:val="auto"/>
      </w:rPr>
    </w:pPr>
    <w:r>
      <w:rPr>
        <w:color w:val="auto"/>
      </w:rPr>
      <w:t>Rammeavtale fyringsolje</w:t>
    </w:r>
    <w:r w:rsidRPr="00E40730">
      <w:rPr>
        <w:noProof/>
        <w:color w:val="auto"/>
      </w:rPr>
      <w:drawing>
        <wp:anchor distT="0" distB="0" distL="114300" distR="114300" simplePos="0" relativeHeight="251658243" behindDoc="1" locked="0" layoutInCell="1" allowOverlap="1" wp14:anchorId="4AEF43F5" wp14:editId="580EE957">
          <wp:simplePos x="0" y="0"/>
          <wp:positionH relativeFrom="rightMargin">
            <wp:align>left</wp:align>
          </wp:positionH>
          <wp:positionV relativeFrom="paragraph">
            <wp:posOffset>-107315</wp:posOffset>
          </wp:positionV>
          <wp:extent cx="419100" cy="419100"/>
          <wp:effectExtent l="0" t="0" r="0" b="0"/>
          <wp:wrapNone/>
          <wp:docPr id="1645727571" name="Bilde 3" descr="Oslofjord Varme AS | LinkedI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Oslofjord Varme AS | LinkedI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9100" cy="419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E40730">
      <w:rPr>
        <w:noProof/>
        <w:color w:val="auto"/>
      </w:rPr>
      <mc:AlternateContent>
        <mc:Choice Requires="wps">
          <w:drawing>
            <wp:anchor distT="0" distB="0" distL="0" distR="0" simplePos="0" relativeHeight="251658242" behindDoc="0" locked="0" layoutInCell="1" allowOverlap="1" wp14:anchorId="4F1A988E" wp14:editId="4A5B5348">
              <wp:simplePos x="904875" y="447675"/>
              <wp:positionH relativeFrom="page">
                <wp:align>right</wp:align>
              </wp:positionH>
              <wp:positionV relativeFrom="page">
                <wp:align>top</wp:align>
              </wp:positionV>
              <wp:extent cx="1827530" cy="361315"/>
              <wp:effectExtent l="0" t="0" r="0" b="635"/>
              <wp:wrapNone/>
              <wp:docPr id="1031002557" name="Tekstboks 3" descr="Tilgjengelig for offentlighete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7530" cy="361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25C14D2" w14:textId="77777777" w:rsidR="00D64E47" w:rsidRPr="00337698" w:rsidRDefault="00D64E47" w:rsidP="00D64E47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F1A988E" id="_x0000_t202" coordsize="21600,21600" o:spt="202" path="m,l,21600r21600,l21600,xe">
              <v:stroke joinstyle="miter"/>
              <v:path gradientshapeok="t" o:connecttype="rect"/>
            </v:shapetype>
            <v:shape id="Tekstboks 3" o:spid="_x0000_s1026" type="#_x0000_t202" alt="Tilgjengelig for offentligheten" style="position:absolute;margin-left:92.7pt;margin-top:0;width:143.9pt;height:28.45pt;z-index:251658242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" filled="f" stroked="f">
              <v:textbox style="mso-fit-shape-to-text:t" inset="0,15pt,20pt,0">
                <w:txbxContent>
                  <w:p w14:paraId="325C14D2" w14:textId="77777777" w:rsidR="00D64E47" w:rsidRPr="00337698" w:rsidRDefault="00D64E47" w:rsidP="00D64E47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6EA6BE46" w14:textId="6A38721A" w:rsidR="00E9590A" w:rsidRPr="00D64E47" w:rsidRDefault="00D64E47" w:rsidP="00D64E47">
    <w:pPr>
      <w:jc w:val="left"/>
      <w:rPr>
        <w:sz w:val="16"/>
        <w:szCs w:val="16"/>
      </w:rPr>
    </w:pPr>
    <w:r w:rsidRPr="00906CE5">
      <w:rPr>
        <w:sz w:val="16"/>
        <w:szCs w:val="16"/>
      </w:rPr>
      <w:t xml:space="preserve">Vedlegg </w:t>
    </w:r>
    <w:r>
      <w:rPr>
        <w:sz w:val="16"/>
        <w:szCs w:val="16"/>
      </w:rPr>
      <w:t>6</w:t>
    </w:r>
    <w:r w:rsidRPr="00906CE5">
      <w:rPr>
        <w:color w:val="D74E4E" w:themeColor="accent1"/>
        <w:sz w:val="16"/>
        <w:szCs w:val="16"/>
      </w:rPr>
      <w:t xml:space="preserve"> </w:t>
    </w:r>
    <w:r w:rsidRPr="00906CE5">
      <w:rPr>
        <w:sz w:val="16"/>
        <w:szCs w:val="16"/>
      </w:rPr>
      <w:t xml:space="preserve">– </w:t>
    </w:r>
    <w:r>
      <w:rPr>
        <w:sz w:val="16"/>
        <w:szCs w:val="16"/>
      </w:rPr>
      <w:t>Selverklæring etiske retningslinjer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8DF14E" w14:textId="22CC843C" w:rsidR="00F3443E" w:rsidRPr="00E40730" w:rsidRDefault="00D64E47" w:rsidP="00F3443E">
    <w:pPr>
      <w:pStyle w:val="Topp-ogbunntekst"/>
      <w:rPr>
        <w:color w:val="auto"/>
      </w:rPr>
    </w:pPr>
    <w:r>
      <w:rPr>
        <w:color w:val="auto"/>
      </w:rPr>
      <w:t>Rammeavtale fyringsolje</w:t>
    </w:r>
    <w:r w:rsidR="00F3443E" w:rsidRPr="00E40730">
      <w:rPr>
        <w:noProof/>
        <w:color w:val="auto"/>
      </w:rPr>
      <w:drawing>
        <wp:anchor distT="0" distB="0" distL="114300" distR="114300" simplePos="0" relativeHeight="251658241" behindDoc="1" locked="0" layoutInCell="1" allowOverlap="1" wp14:anchorId="186F0379" wp14:editId="75E4ED07">
          <wp:simplePos x="0" y="0"/>
          <wp:positionH relativeFrom="rightMargin">
            <wp:align>left</wp:align>
          </wp:positionH>
          <wp:positionV relativeFrom="paragraph">
            <wp:posOffset>-107315</wp:posOffset>
          </wp:positionV>
          <wp:extent cx="419100" cy="419100"/>
          <wp:effectExtent l="0" t="0" r="0" b="0"/>
          <wp:wrapNone/>
          <wp:docPr id="4" name="Bilde 3" descr="Oslofjord Varme AS | LinkedI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Oslofjord Varme AS | LinkedI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9100" cy="419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F3443E" w:rsidRPr="00E40730">
      <w:rPr>
        <w:noProof/>
        <w:color w:val="auto"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6A662EF6" wp14:editId="6D24724D">
              <wp:simplePos x="904875" y="447675"/>
              <wp:positionH relativeFrom="page">
                <wp:align>right</wp:align>
              </wp:positionH>
              <wp:positionV relativeFrom="page">
                <wp:align>top</wp:align>
              </wp:positionV>
              <wp:extent cx="1827530" cy="361315"/>
              <wp:effectExtent l="0" t="0" r="0" b="635"/>
              <wp:wrapNone/>
              <wp:docPr id="1866776215" name="Tekstboks 3" descr="Tilgjengelig for offentlighete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7530" cy="361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B294021" w14:textId="77777777" w:rsidR="00F3443E" w:rsidRPr="00337698" w:rsidRDefault="00F3443E" w:rsidP="00F3443E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A662EF6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alt="Tilgjengelig for offentligheten" style="position:absolute;margin-left:92.7pt;margin-top:0;width:143.9pt;height:28.45pt;z-index:251658240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" filled="f" stroked="f">
              <v:textbox style="mso-fit-shape-to-text:t" inset="0,15pt,20pt,0">
                <w:txbxContent>
                  <w:p w14:paraId="1B294021" w14:textId="77777777" w:rsidR="00F3443E" w:rsidRPr="00337698" w:rsidRDefault="00F3443E" w:rsidP="00F3443E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33B59B10" w14:textId="08FF5605" w:rsidR="00E9590A" w:rsidRPr="00906CE5" w:rsidRDefault="00AE1820" w:rsidP="00906CE5">
    <w:pPr>
      <w:jc w:val="left"/>
      <w:rPr>
        <w:sz w:val="16"/>
        <w:szCs w:val="16"/>
      </w:rPr>
    </w:pPr>
    <w:r w:rsidRPr="00906CE5">
      <w:rPr>
        <w:sz w:val="16"/>
        <w:szCs w:val="16"/>
      </w:rPr>
      <w:t xml:space="preserve">Vedlegg </w:t>
    </w:r>
    <w:r w:rsidR="001756A4">
      <w:rPr>
        <w:sz w:val="16"/>
        <w:szCs w:val="16"/>
      </w:rPr>
      <w:t>6</w:t>
    </w:r>
    <w:r w:rsidRPr="00906CE5">
      <w:rPr>
        <w:color w:val="D74E4E" w:themeColor="accent1"/>
        <w:sz w:val="16"/>
        <w:szCs w:val="16"/>
      </w:rPr>
      <w:t xml:space="preserve"> </w:t>
    </w:r>
    <w:r w:rsidRPr="00906CE5">
      <w:rPr>
        <w:sz w:val="16"/>
        <w:szCs w:val="16"/>
      </w:rPr>
      <w:t xml:space="preserve">– </w:t>
    </w:r>
    <w:r w:rsidR="001756A4">
      <w:rPr>
        <w:sz w:val="16"/>
        <w:szCs w:val="16"/>
      </w:rPr>
      <w:t>Selverklæring etiske retningslinjer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9ED83C6A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2BCA633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F82A69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D3AA65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1EA5D3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AD22D6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BC2848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818641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DFC868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8A74E5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85EAC858" w:tentative="1">
      <w:start w:val="1"/>
      <w:numFmt w:val="lowerLetter"/>
      <w:lvlText w:val="%2."/>
      <w:lvlJc w:val="left"/>
      <w:pPr>
        <w:ind w:left="1440" w:hanging="360"/>
      </w:pPr>
    </w:lvl>
    <w:lvl w:ilvl="2" w:tplc="8F262108" w:tentative="1">
      <w:start w:val="1"/>
      <w:numFmt w:val="lowerRoman"/>
      <w:lvlText w:val="%3."/>
      <w:lvlJc w:val="right"/>
      <w:pPr>
        <w:ind w:left="2160" w:hanging="180"/>
      </w:pPr>
    </w:lvl>
    <w:lvl w:ilvl="3" w:tplc="7A64C732" w:tentative="1">
      <w:start w:val="1"/>
      <w:numFmt w:val="decimal"/>
      <w:lvlText w:val="%4."/>
      <w:lvlJc w:val="left"/>
      <w:pPr>
        <w:ind w:left="2880" w:hanging="360"/>
      </w:pPr>
    </w:lvl>
    <w:lvl w:ilvl="4" w:tplc="418E556C" w:tentative="1">
      <w:start w:val="1"/>
      <w:numFmt w:val="lowerLetter"/>
      <w:lvlText w:val="%5."/>
      <w:lvlJc w:val="left"/>
      <w:pPr>
        <w:ind w:left="3600" w:hanging="360"/>
      </w:pPr>
    </w:lvl>
    <w:lvl w:ilvl="5" w:tplc="874267CA" w:tentative="1">
      <w:start w:val="1"/>
      <w:numFmt w:val="lowerRoman"/>
      <w:lvlText w:val="%6."/>
      <w:lvlJc w:val="right"/>
      <w:pPr>
        <w:ind w:left="4320" w:hanging="180"/>
      </w:pPr>
    </w:lvl>
    <w:lvl w:ilvl="6" w:tplc="0A3C2544" w:tentative="1">
      <w:start w:val="1"/>
      <w:numFmt w:val="decimal"/>
      <w:lvlText w:val="%7."/>
      <w:lvlJc w:val="left"/>
      <w:pPr>
        <w:ind w:left="5040" w:hanging="360"/>
      </w:pPr>
    </w:lvl>
    <w:lvl w:ilvl="7" w:tplc="1504782E" w:tentative="1">
      <w:start w:val="1"/>
      <w:numFmt w:val="lowerLetter"/>
      <w:lvlText w:val="%8."/>
      <w:lvlJc w:val="left"/>
      <w:pPr>
        <w:ind w:left="5760" w:hanging="360"/>
      </w:pPr>
    </w:lvl>
    <w:lvl w:ilvl="8" w:tplc="0A800BE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5E846424">
      <w:start w:val="1"/>
      <w:numFmt w:val="lowerLetter"/>
      <w:lvlText w:val="%1)"/>
      <w:lvlJc w:val="left"/>
      <w:pPr>
        <w:ind w:left="720" w:hanging="360"/>
      </w:pPr>
    </w:lvl>
    <w:lvl w:ilvl="1" w:tplc="108C290E" w:tentative="1">
      <w:start w:val="1"/>
      <w:numFmt w:val="lowerLetter"/>
      <w:lvlText w:val="%2."/>
      <w:lvlJc w:val="left"/>
      <w:pPr>
        <w:ind w:left="1440" w:hanging="360"/>
      </w:pPr>
    </w:lvl>
    <w:lvl w:ilvl="2" w:tplc="62FA6D74" w:tentative="1">
      <w:start w:val="1"/>
      <w:numFmt w:val="lowerRoman"/>
      <w:lvlText w:val="%3."/>
      <w:lvlJc w:val="right"/>
      <w:pPr>
        <w:ind w:left="2160" w:hanging="180"/>
      </w:pPr>
    </w:lvl>
    <w:lvl w:ilvl="3" w:tplc="885211B4" w:tentative="1">
      <w:start w:val="1"/>
      <w:numFmt w:val="decimal"/>
      <w:lvlText w:val="%4."/>
      <w:lvlJc w:val="left"/>
      <w:pPr>
        <w:ind w:left="2880" w:hanging="360"/>
      </w:pPr>
    </w:lvl>
    <w:lvl w:ilvl="4" w:tplc="9DF65EAE" w:tentative="1">
      <w:start w:val="1"/>
      <w:numFmt w:val="lowerLetter"/>
      <w:lvlText w:val="%5."/>
      <w:lvlJc w:val="left"/>
      <w:pPr>
        <w:ind w:left="3600" w:hanging="360"/>
      </w:pPr>
    </w:lvl>
    <w:lvl w:ilvl="5" w:tplc="C81E9ABC" w:tentative="1">
      <w:start w:val="1"/>
      <w:numFmt w:val="lowerRoman"/>
      <w:lvlText w:val="%6."/>
      <w:lvlJc w:val="right"/>
      <w:pPr>
        <w:ind w:left="4320" w:hanging="180"/>
      </w:pPr>
    </w:lvl>
    <w:lvl w:ilvl="6" w:tplc="C46CE82E" w:tentative="1">
      <w:start w:val="1"/>
      <w:numFmt w:val="decimal"/>
      <w:lvlText w:val="%7."/>
      <w:lvlJc w:val="left"/>
      <w:pPr>
        <w:ind w:left="5040" w:hanging="360"/>
      </w:pPr>
    </w:lvl>
    <w:lvl w:ilvl="7" w:tplc="BC5CB35E" w:tentative="1">
      <w:start w:val="1"/>
      <w:numFmt w:val="lowerLetter"/>
      <w:lvlText w:val="%8."/>
      <w:lvlJc w:val="left"/>
      <w:pPr>
        <w:ind w:left="5760" w:hanging="360"/>
      </w:pPr>
    </w:lvl>
    <w:lvl w:ilvl="8" w:tplc="A358E0A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45846E78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7EE6E28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2BE95F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09852F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E6A065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F9CA9F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6403E4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5BC715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B76E7B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06CC2BE4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2F0E914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E70BF5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8EEA20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4413D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5423ED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3C0C0A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92A15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84A12B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7E482634">
      <w:start w:val="1"/>
      <w:numFmt w:val="decimal"/>
      <w:lvlText w:val="%1."/>
      <w:lvlJc w:val="left"/>
      <w:pPr>
        <w:ind w:left="1428" w:hanging="360"/>
      </w:pPr>
    </w:lvl>
    <w:lvl w:ilvl="1" w:tplc="1ED2A712" w:tentative="1">
      <w:start w:val="1"/>
      <w:numFmt w:val="lowerLetter"/>
      <w:lvlText w:val="%2."/>
      <w:lvlJc w:val="left"/>
      <w:pPr>
        <w:ind w:left="2148" w:hanging="360"/>
      </w:pPr>
    </w:lvl>
    <w:lvl w:ilvl="2" w:tplc="049AD846" w:tentative="1">
      <w:start w:val="1"/>
      <w:numFmt w:val="lowerRoman"/>
      <w:lvlText w:val="%3."/>
      <w:lvlJc w:val="right"/>
      <w:pPr>
        <w:ind w:left="2868" w:hanging="180"/>
      </w:pPr>
    </w:lvl>
    <w:lvl w:ilvl="3" w:tplc="806A04F0" w:tentative="1">
      <w:start w:val="1"/>
      <w:numFmt w:val="decimal"/>
      <w:lvlText w:val="%4."/>
      <w:lvlJc w:val="left"/>
      <w:pPr>
        <w:ind w:left="3588" w:hanging="360"/>
      </w:pPr>
    </w:lvl>
    <w:lvl w:ilvl="4" w:tplc="BA587680" w:tentative="1">
      <w:start w:val="1"/>
      <w:numFmt w:val="lowerLetter"/>
      <w:lvlText w:val="%5."/>
      <w:lvlJc w:val="left"/>
      <w:pPr>
        <w:ind w:left="4308" w:hanging="360"/>
      </w:pPr>
    </w:lvl>
    <w:lvl w:ilvl="5" w:tplc="AC364038" w:tentative="1">
      <w:start w:val="1"/>
      <w:numFmt w:val="lowerRoman"/>
      <w:lvlText w:val="%6."/>
      <w:lvlJc w:val="right"/>
      <w:pPr>
        <w:ind w:left="5028" w:hanging="180"/>
      </w:pPr>
    </w:lvl>
    <w:lvl w:ilvl="6" w:tplc="35ECFDBA" w:tentative="1">
      <w:start w:val="1"/>
      <w:numFmt w:val="decimal"/>
      <w:lvlText w:val="%7."/>
      <w:lvlJc w:val="left"/>
      <w:pPr>
        <w:ind w:left="5748" w:hanging="360"/>
      </w:pPr>
    </w:lvl>
    <w:lvl w:ilvl="7" w:tplc="4C7217C0" w:tentative="1">
      <w:start w:val="1"/>
      <w:numFmt w:val="lowerLetter"/>
      <w:lvlText w:val="%8."/>
      <w:lvlJc w:val="left"/>
      <w:pPr>
        <w:ind w:left="6468" w:hanging="360"/>
      </w:pPr>
    </w:lvl>
    <w:lvl w:ilvl="8" w:tplc="A328ACEE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0F00CEA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153A9F5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70C503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34A1E9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87E853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14E805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F2A82A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AFEF6D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2E6C67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E8F6D9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986481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FA57A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2AC44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8F6DB8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1368EA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DEAD4B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872C68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8B2D1F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A32667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ECCF9C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1E57B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D226D7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A70378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5183BC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83E838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006943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ED0277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B0728288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1312D694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AA5869F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52DC1C7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51A48CF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CACF5C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BDA020F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4542775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21E5DF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attachedTemplate r:id="rId1"/>
  <w:documentProtection w:formatting="1" w:enforcement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54A7F"/>
    <w:rsid w:val="00061151"/>
    <w:rsid w:val="00064C98"/>
    <w:rsid w:val="00065998"/>
    <w:rsid w:val="00066C37"/>
    <w:rsid w:val="00066E44"/>
    <w:rsid w:val="00070BC7"/>
    <w:rsid w:val="00083E71"/>
    <w:rsid w:val="0008593E"/>
    <w:rsid w:val="000879B2"/>
    <w:rsid w:val="000919B3"/>
    <w:rsid w:val="00092A2E"/>
    <w:rsid w:val="000934B2"/>
    <w:rsid w:val="00094112"/>
    <w:rsid w:val="000A18B1"/>
    <w:rsid w:val="000A3FC0"/>
    <w:rsid w:val="000A764B"/>
    <w:rsid w:val="000A7EC5"/>
    <w:rsid w:val="000B3BAB"/>
    <w:rsid w:val="000D0F67"/>
    <w:rsid w:val="000D3DE5"/>
    <w:rsid w:val="000D42E3"/>
    <w:rsid w:val="000D4A62"/>
    <w:rsid w:val="000D5D33"/>
    <w:rsid w:val="000D6ABD"/>
    <w:rsid w:val="000E1476"/>
    <w:rsid w:val="000E69C1"/>
    <w:rsid w:val="000F4B8D"/>
    <w:rsid w:val="00105897"/>
    <w:rsid w:val="00105EC1"/>
    <w:rsid w:val="001079C5"/>
    <w:rsid w:val="00110A65"/>
    <w:rsid w:val="0011647C"/>
    <w:rsid w:val="00122164"/>
    <w:rsid w:val="001233F9"/>
    <w:rsid w:val="00125A46"/>
    <w:rsid w:val="0012706A"/>
    <w:rsid w:val="00127BCA"/>
    <w:rsid w:val="0014675F"/>
    <w:rsid w:val="00151406"/>
    <w:rsid w:val="00152CF3"/>
    <w:rsid w:val="001532BE"/>
    <w:rsid w:val="00154146"/>
    <w:rsid w:val="00154478"/>
    <w:rsid w:val="001756A4"/>
    <w:rsid w:val="00182345"/>
    <w:rsid w:val="00186E6B"/>
    <w:rsid w:val="00193A9B"/>
    <w:rsid w:val="001940AE"/>
    <w:rsid w:val="001A183F"/>
    <w:rsid w:val="001A46B7"/>
    <w:rsid w:val="001A75BE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D746F"/>
    <w:rsid w:val="002E247D"/>
    <w:rsid w:val="002F414A"/>
    <w:rsid w:val="003115A0"/>
    <w:rsid w:val="003143FD"/>
    <w:rsid w:val="0031519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C0B7D"/>
    <w:rsid w:val="003C3C9A"/>
    <w:rsid w:val="003D25BC"/>
    <w:rsid w:val="003D318D"/>
    <w:rsid w:val="003D410C"/>
    <w:rsid w:val="003E1A02"/>
    <w:rsid w:val="003E30B3"/>
    <w:rsid w:val="00401CB3"/>
    <w:rsid w:val="0040632C"/>
    <w:rsid w:val="00415C2F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03B"/>
    <w:rsid w:val="004D1238"/>
    <w:rsid w:val="004E6352"/>
    <w:rsid w:val="004F6C04"/>
    <w:rsid w:val="004F722E"/>
    <w:rsid w:val="00502166"/>
    <w:rsid w:val="00505D6E"/>
    <w:rsid w:val="0050636C"/>
    <w:rsid w:val="0050708B"/>
    <w:rsid w:val="00507581"/>
    <w:rsid w:val="0051229B"/>
    <w:rsid w:val="00513034"/>
    <w:rsid w:val="0052424F"/>
    <w:rsid w:val="00526099"/>
    <w:rsid w:val="00534CED"/>
    <w:rsid w:val="005419FC"/>
    <w:rsid w:val="00547EBB"/>
    <w:rsid w:val="0055388D"/>
    <w:rsid w:val="005543D1"/>
    <w:rsid w:val="00555615"/>
    <w:rsid w:val="0056728E"/>
    <w:rsid w:val="005726E9"/>
    <w:rsid w:val="005733FB"/>
    <w:rsid w:val="005840B4"/>
    <w:rsid w:val="0059153D"/>
    <w:rsid w:val="00594334"/>
    <w:rsid w:val="00594E81"/>
    <w:rsid w:val="005A10C2"/>
    <w:rsid w:val="005A3FDC"/>
    <w:rsid w:val="005A55DC"/>
    <w:rsid w:val="005A56FE"/>
    <w:rsid w:val="005B08D2"/>
    <w:rsid w:val="005B4DA4"/>
    <w:rsid w:val="005C22EA"/>
    <w:rsid w:val="005C2D3B"/>
    <w:rsid w:val="005C5EA1"/>
    <w:rsid w:val="005E26A9"/>
    <w:rsid w:val="005E6F99"/>
    <w:rsid w:val="00601C64"/>
    <w:rsid w:val="00611EB6"/>
    <w:rsid w:val="006248E6"/>
    <w:rsid w:val="00626BA1"/>
    <w:rsid w:val="0063692B"/>
    <w:rsid w:val="00637676"/>
    <w:rsid w:val="006413B1"/>
    <w:rsid w:val="00641C91"/>
    <w:rsid w:val="0064387C"/>
    <w:rsid w:val="00656732"/>
    <w:rsid w:val="00665A4C"/>
    <w:rsid w:val="00666D00"/>
    <w:rsid w:val="00671AB3"/>
    <w:rsid w:val="0067460D"/>
    <w:rsid w:val="00683082"/>
    <w:rsid w:val="00684925"/>
    <w:rsid w:val="0069004E"/>
    <w:rsid w:val="006957B6"/>
    <w:rsid w:val="006A7977"/>
    <w:rsid w:val="006B2B0F"/>
    <w:rsid w:val="006C0B8B"/>
    <w:rsid w:val="006C574B"/>
    <w:rsid w:val="006C5E78"/>
    <w:rsid w:val="006C7485"/>
    <w:rsid w:val="006D3385"/>
    <w:rsid w:val="006D6286"/>
    <w:rsid w:val="006E63D8"/>
    <w:rsid w:val="006F084A"/>
    <w:rsid w:val="006F174D"/>
    <w:rsid w:val="00705A92"/>
    <w:rsid w:val="00706984"/>
    <w:rsid w:val="0071317C"/>
    <w:rsid w:val="00713520"/>
    <w:rsid w:val="00720CA8"/>
    <w:rsid w:val="007264D3"/>
    <w:rsid w:val="007267B4"/>
    <w:rsid w:val="00731DFC"/>
    <w:rsid w:val="00736EA3"/>
    <w:rsid w:val="0074262D"/>
    <w:rsid w:val="00743682"/>
    <w:rsid w:val="00747C5F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1E08"/>
    <w:rsid w:val="007C46C0"/>
    <w:rsid w:val="007C52B1"/>
    <w:rsid w:val="007D0A13"/>
    <w:rsid w:val="007D46AF"/>
    <w:rsid w:val="007E004D"/>
    <w:rsid w:val="007E79AC"/>
    <w:rsid w:val="007F6068"/>
    <w:rsid w:val="00816E23"/>
    <w:rsid w:val="00821F16"/>
    <w:rsid w:val="008232EB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184D"/>
    <w:rsid w:val="00883C69"/>
    <w:rsid w:val="00895C2D"/>
    <w:rsid w:val="00896FC2"/>
    <w:rsid w:val="008A081E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06CE5"/>
    <w:rsid w:val="0091064D"/>
    <w:rsid w:val="00923E0D"/>
    <w:rsid w:val="00925F14"/>
    <w:rsid w:val="00931685"/>
    <w:rsid w:val="00931BDD"/>
    <w:rsid w:val="00935047"/>
    <w:rsid w:val="00936A75"/>
    <w:rsid w:val="00947DA2"/>
    <w:rsid w:val="00950851"/>
    <w:rsid w:val="00950D87"/>
    <w:rsid w:val="00950F38"/>
    <w:rsid w:val="0095454F"/>
    <w:rsid w:val="00961268"/>
    <w:rsid w:val="00961804"/>
    <w:rsid w:val="00971232"/>
    <w:rsid w:val="0097180A"/>
    <w:rsid w:val="00987A69"/>
    <w:rsid w:val="00987E94"/>
    <w:rsid w:val="00994990"/>
    <w:rsid w:val="009A1B6F"/>
    <w:rsid w:val="009A3138"/>
    <w:rsid w:val="009B07F5"/>
    <w:rsid w:val="009B6D4B"/>
    <w:rsid w:val="009C68BA"/>
    <w:rsid w:val="009D0190"/>
    <w:rsid w:val="009D26AE"/>
    <w:rsid w:val="009D514C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620A5"/>
    <w:rsid w:val="00A62C71"/>
    <w:rsid w:val="00A70DF6"/>
    <w:rsid w:val="00A83C86"/>
    <w:rsid w:val="00A94D0C"/>
    <w:rsid w:val="00A95E15"/>
    <w:rsid w:val="00A96708"/>
    <w:rsid w:val="00AA180B"/>
    <w:rsid w:val="00AA6DAB"/>
    <w:rsid w:val="00AB0636"/>
    <w:rsid w:val="00AB12A1"/>
    <w:rsid w:val="00AC0785"/>
    <w:rsid w:val="00AD3941"/>
    <w:rsid w:val="00AD692B"/>
    <w:rsid w:val="00AE1820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371CA"/>
    <w:rsid w:val="00B405FA"/>
    <w:rsid w:val="00B45345"/>
    <w:rsid w:val="00B53092"/>
    <w:rsid w:val="00B607F4"/>
    <w:rsid w:val="00B660B6"/>
    <w:rsid w:val="00B72FB0"/>
    <w:rsid w:val="00B8473D"/>
    <w:rsid w:val="00B92BBE"/>
    <w:rsid w:val="00BA3F0E"/>
    <w:rsid w:val="00BA73E4"/>
    <w:rsid w:val="00BB7511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132A"/>
    <w:rsid w:val="00C34229"/>
    <w:rsid w:val="00C34751"/>
    <w:rsid w:val="00C37265"/>
    <w:rsid w:val="00C47065"/>
    <w:rsid w:val="00C51E99"/>
    <w:rsid w:val="00C52901"/>
    <w:rsid w:val="00C52F0E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21218"/>
    <w:rsid w:val="00D34A86"/>
    <w:rsid w:val="00D57D38"/>
    <w:rsid w:val="00D61BDA"/>
    <w:rsid w:val="00D632DF"/>
    <w:rsid w:val="00D64E47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FA8"/>
    <w:rsid w:val="00DE68FD"/>
    <w:rsid w:val="00DF22C7"/>
    <w:rsid w:val="00DF27B4"/>
    <w:rsid w:val="00E014BD"/>
    <w:rsid w:val="00E020CD"/>
    <w:rsid w:val="00E07B9E"/>
    <w:rsid w:val="00E11D49"/>
    <w:rsid w:val="00E13639"/>
    <w:rsid w:val="00E2137D"/>
    <w:rsid w:val="00E25BAA"/>
    <w:rsid w:val="00E2669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9590A"/>
    <w:rsid w:val="00E969C2"/>
    <w:rsid w:val="00EA1DDE"/>
    <w:rsid w:val="00EA5F43"/>
    <w:rsid w:val="00EC0C5A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3443E"/>
    <w:rsid w:val="00F4310E"/>
    <w:rsid w:val="00F44FBE"/>
    <w:rsid w:val="00F5625A"/>
    <w:rsid w:val="00F62D57"/>
    <w:rsid w:val="00F64F45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0885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31D4ED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0632C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0CE07D62634A7498817BE0C678D929F" ma:contentTypeVersion="3" ma:contentTypeDescription="Create a new document." ma:contentTypeScope="" ma:versionID="c7d5771972cde1490d1030341a51e36f">
  <xsd:schema xmlns:xsd="http://www.w3.org/2001/XMLSchema" xmlns:xs="http://www.w3.org/2001/XMLSchema" xmlns:p="http://schemas.microsoft.com/office/2006/metadata/properties" xmlns:ns2="be7ed938-0fd4-44bd-b6c2-8356c752ddc0" targetNamespace="http://schemas.microsoft.com/office/2006/metadata/properties" ma:root="true" ma:fieldsID="2417fd2bcb93c23d1b84ccca6b7454d5" ns2:_="">
    <xsd:import namespace="be7ed938-0fd4-44bd-b6c2-8356c752ddc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7ed938-0fd4-44bd-b6c2-8356c752ddc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583F316-1DD8-4D94-9E0A-D82C16CE5E2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7ed938-0fd4-44bd-b6c2-8356c752ddc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380</TotalTime>
  <Pages>1</Pages>
  <Words>66</Words>
  <Characters>462</Characters>
  <Application>Microsoft Office Word</Application>
  <DocSecurity>0</DocSecurity>
  <Lines>12</Lines>
  <Paragraphs>10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Avvik og forbehold</vt:lpstr>
    </vt:vector>
  </TitlesOfParts>
  <Company/>
  <LinksUpToDate>false</LinksUpToDate>
  <CharactersWithSpaces>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Avvik og forbehold</dc:title>
  <dc:creator>Helene Winther Dahl</dc:creator>
  <cp:lastModifiedBy>Lars Samuelsberg</cp:lastModifiedBy>
  <cp:revision>17</cp:revision>
  <dcterms:created xsi:type="dcterms:W3CDTF">2026-06-02T06:40:00Z</dcterms:created>
  <dcterms:modified xsi:type="dcterms:W3CDTF">2026-06-08T13:51:00Z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0x010100F0CE07D62634A7498817BE0C678D929F</vt:lpwstr>
  </property>
</Properties>
</file>